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4C044" w14:textId="5FA98C70" w:rsidR="00BA00AB" w:rsidRDefault="004664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STIRKELAND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067D936F" w14:textId="1A8DCEA3" w:rsidR="004664C0" w:rsidRDefault="004664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CF75D" w14:textId="36EA94CF" w:rsidR="004664C0" w:rsidRDefault="004664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06717" w14:textId="77777777" w:rsidR="004664C0" w:rsidRDefault="004664C0" w:rsidP="004664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Bedfordshire and Buckinghamshire.</w:t>
      </w:r>
    </w:p>
    <w:p w14:paraId="645FBA44" w14:textId="2A7D1774" w:rsidR="004664C0" w:rsidRDefault="004664C0" w:rsidP="004664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779A589" w14:textId="77777777" w:rsidR="004664C0" w:rsidRDefault="004664C0" w:rsidP="00466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042A7" w14:textId="77777777" w:rsidR="004664C0" w:rsidRDefault="004664C0" w:rsidP="00466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9B7E3" w14:textId="77777777" w:rsidR="004664C0" w:rsidRPr="009B5C61" w:rsidRDefault="004664C0" w:rsidP="004664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605BA3DC" w14:textId="54307AA5" w:rsidR="004664C0" w:rsidRPr="004664C0" w:rsidRDefault="004664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664C0" w:rsidRPr="00466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D701" w14:textId="77777777" w:rsidR="004664C0" w:rsidRDefault="004664C0" w:rsidP="009139A6">
      <w:r>
        <w:separator/>
      </w:r>
    </w:p>
  </w:endnote>
  <w:endnote w:type="continuationSeparator" w:id="0">
    <w:p w14:paraId="543A90DD" w14:textId="77777777" w:rsidR="004664C0" w:rsidRDefault="004664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C2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9D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FB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B3C4" w14:textId="77777777" w:rsidR="004664C0" w:rsidRDefault="004664C0" w:rsidP="009139A6">
      <w:r>
        <w:separator/>
      </w:r>
    </w:p>
  </w:footnote>
  <w:footnote w:type="continuationSeparator" w:id="0">
    <w:p w14:paraId="5443743F" w14:textId="77777777" w:rsidR="004664C0" w:rsidRDefault="004664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8B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9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68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4C0"/>
    <w:rsid w:val="000666E0"/>
    <w:rsid w:val="002510B7"/>
    <w:rsid w:val="004664C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46392"/>
  <w15:chartTrackingRefBased/>
  <w15:docId w15:val="{022834F2-7772-4AF6-A1A7-424C94F7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EF669-920D-4B17-8D42-C6004174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2021-08-29T18:28:00Z</dcterms:created>
  <dcterms:modified xsi:type="dcterms:W3CDTF">2021-08-29T18:29:00Z</dcterms:modified>
</cp:coreProperties>
</file>